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üftungs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Lüftun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